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916426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91642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91642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91642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91642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91642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91642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916426">
        <w:rPr>
          <w:b w:val="0"/>
        </w:rPr>
        <w:t xml:space="preserve"> 93/2307-21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916426" w:rsidP="00232C8F">
            <w:r>
              <w:t>Гардеробщик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916426" w:rsidP="00232C8F">
            <w:r>
              <w:t>11633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916426" w:rsidRPr="00916426">
        <w:rPr>
          <w:rStyle w:val="aa"/>
        </w:rPr>
        <w:t xml:space="preserve"> Обслуживающий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916426" w:rsidRPr="00916426">
        <w:rPr>
          <w:rStyle w:val="aa"/>
        </w:rPr>
        <w:t>2;  93/2307-21, 94/2307-21А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916426" w:rsidRPr="00916426">
        <w:rPr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916426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916426" w:rsidP="00BA30DE">
            <w:pPr>
              <w:jc w:val="center"/>
            </w:pPr>
            <w:r>
              <w:t>4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916426" w:rsidP="00BA30DE">
            <w:pPr>
              <w:jc w:val="center"/>
            </w:pPr>
            <w:r>
              <w:t>4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916426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916426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916426" w:rsidP="00BA30DE">
            <w:pPr>
              <w:jc w:val="center"/>
            </w:pPr>
            <w:r>
              <w:t>051-428-920 43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91642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916426" w:rsidRDefault="00916426" w:rsidP="00BA30DE">
            <w:pPr>
              <w:jc w:val="center"/>
            </w:pPr>
            <w:r>
              <w:t>034-361-279 32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16426" w:rsidRPr="00D15B1E" w:rsidRDefault="00916426" w:rsidP="00AD14A4">
            <w:pPr>
              <w:rPr>
                <w:rStyle w:val="a7"/>
              </w:rPr>
            </w:pPr>
          </w:p>
        </w:tc>
      </w:tr>
      <w:tr w:rsidR="0091642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916426" w:rsidRDefault="00916426" w:rsidP="00BA30DE">
            <w:pPr>
              <w:jc w:val="center"/>
            </w:pPr>
            <w:r>
              <w:t>036-218-773 52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16426" w:rsidRPr="00D15B1E" w:rsidRDefault="00916426" w:rsidP="00AD14A4">
            <w:pPr>
              <w:rPr>
                <w:rStyle w:val="a7"/>
              </w:rPr>
            </w:pPr>
          </w:p>
        </w:tc>
      </w:tr>
      <w:tr w:rsidR="0091642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916426" w:rsidRDefault="0091642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16426" w:rsidRPr="00D15B1E" w:rsidRDefault="00916426" w:rsidP="00AD14A4">
            <w:pPr>
              <w:rPr>
                <w:rStyle w:val="a7"/>
              </w:rPr>
            </w:pPr>
          </w:p>
        </w:tc>
      </w:tr>
      <w:tr w:rsidR="0091642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916426" w:rsidRDefault="0091642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16426" w:rsidRPr="00D15B1E" w:rsidRDefault="00916426" w:rsidP="00AD14A4">
            <w:pPr>
              <w:rPr>
                <w:rStyle w:val="a7"/>
              </w:rPr>
            </w:pPr>
          </w:p>
        </w:tc>
      </w:tr>
      <w:tr w:rsidR="0091642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916426" w:rsidRDefault="0091642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16426" w:rsidRPr="00D15B1E" w:rsidRDefault="00916426" w:rsidP="00AD14A4">
            <w:pPr>
              <w:rPr>
                <w:rStyle w:val="a7"/>
              </w:rPr>
            </w:pPr>
          </w:p>
        </w:tc>
      </w:tr>
      <w:tr w:rsidR="0091642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916426" w:rsidRDefault="0091642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16426" w:rsidRPr="00D15B1E" w:rsidRDefault="00916426" w:rsidP="00AD14A4">
            <w:pPr>
              <w:rPr>
                <w:rStyle w:val="a7"/>
              </w:rPr>
            </w:pPr>
          </w:p>
        </w:tc>
      </w:tr>
      <w:tr w:rsidR="0091642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916426" w:rsidRDefault="0091642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16426" w:rsidRPr="00D15B1E" w:rsidRDefault="00916426" w:rsidP="00AD14A4">
            <w:pPr>
              <w:rPr>
                <w:rStyle w:val="a7"/>
              </w:rPr>
            </w:pPr>
          </w:p>
        </w:tc>
      </w:tr>
      <w:tr w:rsidR="0091642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916426" w:rsidRDefault="0091642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16426" w:rsidRPr="00D15B1E" w:rsidRDefault="00916426" w:rsidP="00AD14A4">
            <w:pPr>
              <w:rPr>
                <w:rStyle w:val="a7"/>
              </w:rPr>
            </w:pPr>
          </w:p>
        </w:tc>
      </w:tr>
      <w:tr w:rsidR="0091642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916426" w:rsidRDefault="0091642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16426" w:rsidRPr="00D15B1E" w:rsidRDefault="00916426" w:rsidP="00AD14A4">
            <w:pPr>
              <w:rPr>
                <w:rStyle w:val="a7"/>
              </w:rPr>
            </w:pPr>
          </w:p>
        </w:tc>
      </w:tr>
      <w:tr w:rsidR="0091642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916426" w:rsidRDefault="0091642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16426" w:rsidRPr="00D15B1E" w:rsidRDefault="00916426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916426" w:rsidRPr="00916426">
        <w:rPr>
          <w:rStyle w:val="aa"/>
        </w:rPr>
        <w:t xml:space="preserve"> Отсутствует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916426" w:rsidRPr="00916426">
        <w:rPr>
          <w:rStyle w:val="aa"/>
        </w:rPr>
        <w:t xml:space="preserve"> Канцелярские принадлежности, расходные материалы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407C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407C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407C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407C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407C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407C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407C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407C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2407CC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407C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407C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407C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407C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2407CC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407C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407C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407C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2407C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2407C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91642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91642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91642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91642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91642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91642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91642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2407CC" w:rsidRPr="002407CC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2407CC" w:rsidRPr="002407CC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916426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916426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916426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1C3DF3" w:rsidRDefault="001C3DF3" w:rsidP="003C5C39"/>
    <w:p w:rsidR="001C3DF3" w:rsidRDefault="001C3DF3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91642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916426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916426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91642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916426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(дата)</w:t>
            </w: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(дата)</w:t>
            </w: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(дата)</w:t>
            </w: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(дата)</w:t>
            </w: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(дата)</w:t>
            </w: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(дата)</w:t>
            </w: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2407CC" w:rsidP="003C5C39">
            <w:pPr>
              <w:pStyle w:val="a8"/>
            </w:pPr>
            <w:r>
              <w:t>18.02.2022</w:t>
            </w:r>
          </w:p>
        </w:tc>
      </w:tr>
      <w:tr w:rsidR="00EF07A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3C5C39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</w:pPr>
            <w:r w:rsidRPr="001C3DF3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  <w:r w:rsidRPr="001C3DF3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2407CC" w:rsidP="00EF07A3">
            <w:pPr>
              <w:pStyle w:val="a8"/>
            </w:pPr>
            <w:r>
              <w:t>18.02.2022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91642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91642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916426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16426" w:rsidRPr="00916426" w:rsidRDefault="00916426" w:rsidP="00EF07A3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(дата)</w:t>
            </w: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16426" w:rsidRPr="00916426" w:rsidRDefault="00916426" w:rsidP="00EF07A3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(дата)</w:t>
            </w: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16426" w:rsidRPr="00916426" w:rsidRDefault="00916426" w:rsidP="00EF07A3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(дата)</w:t>
            </w: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16426" w:rsidRPr="00916426" w:rsidRDefault="00916426" w:rsidP="00EF07A3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(дата)</w:t>
            </w: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16426" w:rsidRPr="00916426" w:rsidRDefault="00916426" w:rsidP="00EF07A3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(дата)</w:t>
            </w: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16426" w:rsidRPr="00916426" w:rsidRDefault="00916426" w:rsidP="00EF07A3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(дата)</w:t>
            </w: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16426" w:rsidRPr="00916426" w:rsidRDefault="00916426" w:rsidP="00EF07A3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(дата)</w:t>
            </w: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16426" w:rsidRPr="00916426" w:rsidRDefault="00916426" w:rsidP="00EF07A3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(дата)</w:t>
            </w: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16426" w:rsidRPr="00916426" w:rsidRDefault="00916426" w:rsidP="00EF07A3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(дата)</w:t>
            </w: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426" w:rsidRPr="00916426" w:rsidRDefault="00916426" w:rsidP="004E51DC">
            <w:pPr>
              <w:pStyle w:val="a8"/>
            </w:pPr>
          </w:p>
        </w:tc>
      </w:tr>
      <w:tr w:rsidR="00916426" w:rsidRPr="00916426" w:rsidTr="0091642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16426" w:rsidRPr="00916426" w:rsidRDefault="00916426" w:rsidP="00EF07A3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16426" w:rsidRPr="00916426" w:rsidRDefault="00916426" w:rsidP="004E51DC">
            <w:pPr>
              <w:pStyle w:val="a8"/>
              <w:rPr>
                <w:vertAlign w:val="superscript"/>
              </w:rPr>
            </w:pPr>
            <w:r w:rsidRPr="00916426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F3" w:rsidRDefault="001C3DF3" w:rsidP="0076042D">
      <w:pPr>
        <w:pStyle w:val="a9"/>
      </w:pPr>
      <w:r>
        <w:separator/>
      </w:r>
    </w:p>
  </w:endnote>
  <w:endnote w:type="continuationSeparator" w:id="0">
    <w:p w:rsidR="001C3DF3" w:rsidRDefault="001C3DF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91642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93/2307-21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2407CC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2407CC" w:rsidRPr="002407CC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F3" w:rsidRDefault="001C3DF3" w:rsidP="0076042D">
      <w:pPr>
        <w:pStyle w:val="a9"/>
      </w:pPr>
      <w:r>
        <w:separator/>
      </w:r>
    </w:p>
  </w:footnote>
  <w:footnote w:type="continuationSeparator" w:id="0">
    <w:p w:rsidR="001C3DF3" w:rsidRDefault="001C3DF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93/2307-21, 94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Обслуживающ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11633 "/>
    <w:docVar w:name="codeok " w:val="    "/>
    <w:docVar w:name="col18" w:val=" 0 "/>
    <w:docVar w:name="colanal" w:val="  Отсутствуют"/>
    <w:docVar w:name="colrab" w:val=" 2 "/>
    <w:docVar w:name="colrab_anal" w:val=" 4 "/>
    <w:docVar w:name="colraball" w:val="    "/>
    <w:docVar w:name="colwom" w:val=" 2 "/>
    <w:docVar w:name="D_dog" w:val=" "/>
    <w:docVar w:name="D_prikaz" w:val=" "/>
    <w:docVar w:name="dop_info" w:val="   "/>
    <w:docVar w:name="dop_src" w:val="- отсутствуют;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93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93/2307-21 "/>
    <w:docVar w:name="oborud" w:val=" Отсутствует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0AFF8F147AE046E0A3FDD7564D669398"/>
    <w:docVar w:name="rm_id" w:val="6766"/>
    <w:docVar w:name="rm_name" w:val="                                          "/>
    <w:docVar w:name="rm_number" w:val=" 93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, расход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1C3DF3"/>
    <w:rsid w:val="000024F1"/>
    <w:rsid w:val="00017AE9"/>
    <w:rsid w:val="00025683"/>
    <w:rsid w:val="00046815"/>
    <w:rsid w:val="0005566C"/>
    <w:rsid w:val="00065F29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C3DF3"/>
    <w:rsid w:val="001F1E53"/>
    <w:rsid w:val="001F4D8D"/>
    <w:rsid w:val="00232C8F"/>
    <w:rsid w:val="00234932"/>
    <w:rsid w:val="002407CC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6255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16426"/>
    <w:rsid w:val="0092778A"/>
    <w:rsid w:val="00967790"/>
    <w:rsid w:val="0098630F"/>
    <w:rsid w:val="009B024D"/>
    <w:rsid w:val="009D30DB"/>
    <w:rsid w:val="00A100AB"/>
    <w:rsid w:val="00A12349"/>
    <w:rsid w:val="00A204F5"/>
    <w:rsid w:val="00A7346C"/>
    <w:rsid w:val="00A87B75"/>
    <w:rsid w:val="00A90E29"/>
    <w:rsid w:val="00A91908"/>
    <w:rsid w:val="00AA4551"/>
    <w:rsid w:val="00AA46ED"/>
    <w:rsid w:val="00AA4DCC"/>
    <w:rsid w:val="00AD14A4"/>
    <w:rsid w:val="00AD7C32"/>
    <w:rsid w:val="00AF796F"/>
    <w:rsid w:val="00B04F25"/>
    <w:rsid w:val="00BA30DE"/>
    <w:rsid w:val="00BA5029"/>
    <w:rsid w:val="00BC2F3C"/>
    <w:rsid w:val="00BF13D9"/>
    <w:rsid w:val="00C02721"/>
    <w:rsid w:val="00C03F4A"/>
    <w:rsid w:val="00C51624"/>
    <w:rsid w:val="00C93D6F"/>
    <w:rsid w:val="00CB0141"/>
    <w:rsid w:val="00CE3307"/>
    <w:rsid w:val="00CE6C7E"/>
    <w:rsid w:val="00D15B1E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2022-02-18T02:28:00Z</dcterms:created>
  <dcterms:modified xsi:type="dcterms:W3CDTF">2022-02-18T08:24:00Z</dcterms:modified>
</cp:coreProperties>
</file>